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3C46" w14:textId="29ABB096" w:rsidR="00E97506" w:rsidRPr="007F05E6" w:rsidRDefault="00E62FBD" w:rsidP="00170125">
      <w:pPr>
        <w:pStyle w:val="Unittitle"/>
      </w:pPr>
      <w:r>
        <w:t>3.</w:t>
      </w:r>
      <w:r w:rsidR="00430410">
        <w:t xml:space="preserve"> Working in the </w:t>
      </w:r>
      <w:r w:rsidR="0000561E">
        <w:t>agriculture, environmental and animal care sector</w:t>
      </w:r>
    </w:p>
    <w:p w14:paraId="04DE1E1A" w14:textId="4196A7F4" w:rsidR="00E97506" w:rsidRPr="00F3470E" w:rsidRDefault="00E97506" w:rsidP="00F3470E">
      <w:pPr>
        <w:pStyle w:val="Heading1"/>
      </w:pPr>
      <w:r w:rsidRPr="00F3470E">
        <w:t xml:space="preserve">Worksheet </w:t>
      </w:r>
      <w:r w:rsidR="00392430">
        <w:t>6</w:t>
      </w:r>
      <w:r w:rsidR="00430410">
        <w:t xml:space="preserve">: </w:t>
      </w:r>
      <w:r w:rsidR="00392430">
        <w:t>Modern slavery</w:t>
      </w:r>
      <w:r w:rsidR="00B4634B">
        <w:t xml:space="preserve"> (tutor)</w:t>
      </w:r>
    </w:p>
    <w:p w14:paraId="1C84EE63" w14:textId="5E28C5B8" w:rsidR="006E1028" w:rsidRDefault="00392430" w:rsidP="00E97506">
      <w:pPr>
        <w:pStyle w:val="Answer"/>
        <w:ind w:left="0"/>
      </w:pPr>
      <w:r>
        <w:t xml:space="preserve">In groups or pairs, research the government’s requirements for employers </w:t>
      </w:r>
      <w:r w:rsidR="00175024">
        <w:t>to report suspected modern slavery victims, called Duty to Notify.</w:t>
      </w:r>
    </w:p>
    <w:p w14:paraId="3DA6A9E3" w14:textId="77777777" w:rsidR="00202B04" w:rsidRDefault="00202B04" w:rsidP="00E97506">
      <w:pPr>
        <w:pStyle w:val="Answer"/>
        <w:ind w:left="0"/>
      </w:pPr>
    </w:p>
    <w:p w14:paraId="789C058D" w14:textId="142135F5" w:rsidR="00202B04" w:rsidRDefault="00202B04" w:rsidP="00E97506">
      <w:pPr>
        <w:pStyle w:val="Answer"/>
        <w:ind w:left="0"/>
      </w:pPr>
      <w:r>
        <w:t>Imagine you have been asked to explain Duty to Notify to your work colleagues.</w:t>
      </w:r>
    </w:p>
    <w:p w14:paraId="649ED28D" w14:textId="77777777" w:rsidR="00175024" w:rsidRDefault="00175024" w:rsidP="00E97506">
      <w:pPr>
        <w:pStyle w:val="Answer"/>
        <w:ind w:left="0"/>
      </w:pPr>
    </w:p>
    <w:p w14:paraId="2D695378" w14:textId="2639085E" w:rsidR="00860071" w:rsidRDefault="00202B04" w:rsidP="00E97506">
      <w:pPr>
        <w:pStyle w:val="Answer"/>
        <w:ind w:left="0"/>
      </w:pPr>
      <w:r>
        <w:t xml:space="preserve">Produce a short presentation </w:t>
      </w:r>
      <w:r w:rsidR="00301DE1">
        <w:t>(no more than 5 minutes) which explains</w:t>
      </w:r>
      <w:r w:rsidR="007E5577">
        <w:t>:</w:t>
      </w:r>
    </w:p>
    <w:p w14:paraId="5E3313A7" w14:textId="77777777" w:rsidR="00860071" w:rsidRDefault="00860071" w:rsidP="00E97506">
      <w:pPr>
        <w:pStyle w:val="Answer"/>
        <w:ind w:left="0"/>
      </w:pPr>
    </w:p>
    <w:p w14:paraId="3462127B" w14:textId="6E13947B" w:rsidR="00860071" w:rsidRDefault="00860071" w:rsidP="00827201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employers</w:t>
      </w:r>
      <w:r w:rsidR="009155A8">
        <w:t>’</w:t>
      </w:r>
      <w:r>
        <w:t xml:space="preserve"> responsibilities</w:t>
      </w:r>
    </w:p>
    <w:p w14:paraId="25E8EE58" w14:textId="19A921C2" w:rsidR="00860071" w:rsidRDefault="00860071" w:rsidP="00827201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why it is important</w:t>
      </w:r>
      <w:r w:rsidR="00B4634B">
        <w:t xml:space="preserve"> to report cases</w:t>
      </w:r>
      <w:r w:rsidR="00827201">
        <w:t>.</w:t>
      </w:r>
    </w:p>
    <w:p w14:paraId="59DD29DB" w14:textId="77777777" w:rsidR="00860071" w:rsidRDefault="00860071" w:rsidP="00B4634B">
      <w:pPr>
        <w:pStyle w:val="Answer"/>
        <w:ind w:left="0"/>
      </w:pPr>
    </w:p>
    <w:p w14:paraId="0CF198F7" w14:textId="25D0A7B4" w:rsidR="00860071" w:rsidRDefault="00B4634B" w:rsidP="00E97506">
      <w:pPr>
        <w:pStyle w:val="Answer"/>
        <w:ind w:left="0"/>
      </w:pPr>
      <w:r>
        <w:t>Deliver your presentation to the class</w:t>
      </w:r>
      <w:r w:rsidR="007E5577">
        <w:t>.</w:t>
      </w:r>
    </w:p>
    <w:p w14:paraId="3414F09A" w14:textId="77777777" w:rsidR="007E5577" w:rsidRDefault="007E5577" w:rsidP="00E97506">
      <w:pPr>
        <w:pStyle w:val="Answer"/>
        <w:ind w:left="0"/>
      </w:pPr>
    </w:p>
    <w:p w14:paraId="75FE5E8A" w14:textId="5CE944C2" w:rsidR="007E5577" w:rsidRPr="00827201" w:rsidRDefault="007E5577" w:rsidP="007E5577">
      <w:pPr>
        <w:pStyle w:val="Answer"/>
        <w:ind w:left="0"/>
        <w:rPr>
          <w:b/>
          <w:bCs/>
          <w:color w:val="FF0000"/>
        </w:rPr>
      </w:pPr>
      <w:r w:rsidRPr="00827201">
        <w:rPr>
          <w:b/>
          <w:bCs/>
          <w:color w:val="FF0000"/>
        </w:rPr>
        <w:t>Employers</w:t>
      </w:r>
      <w:r w:rsidR="009155A8">
        <w:rPr>
          <w:b/>
          <w:bCs/>
          <w:color w:val="FF0000"/>
        </w:rPr>
        <w:t>’</w:t>
      </w:r>
      <w:r w:rsidRPr="00827201">
        <w:rPr>
          <w:b/>
          <w:bCs/>
          <w:color w:val="FF0000"/>
        </w:rPr>
        <w:t xml:space="preserve"> responsibilities</w:t>
      </w:r>
    </w:p>
    <w:p w14:paraId="454C9EE7" w14:textId="77777777" w:rsidR="007E5577" w:rsidRPr="00347BCE" w:rsidRDefault="007E5577" w:rsidP="00E97506">
      <w:pPr>
        <w:pStyle w:val="Answer"/>
        <w:ind w:left="0"/>
        <w:rPr>
          <w:color w:val="FF0000"/>
        </w:rPr>
      </w:pPr>
    </w:p>
    <w:p w14:paraId="1A407ECF" w14:textId="7AF97210" w:rsidR="007E5577" w:rsidRPr="009155A8" w:rsidRDefault="007E5577" w:rsidP="0006621E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 w:rsidRPr="009155A8">
        <w:rPr>
          <w:color w:val="FF0000"/>
        </w:rPr>
        <w:t>Raise awareness of modern slavery in the agriculture, environmental and animal care sector</w:t>
      </w:r>
      <w:r w:rsidR="009155A8" w:rsidRPr="009155A8">
        <w:rPr>
          <w:color w:val="FF0000"/>
        </w:rPr>
        <w:t xml:space="preserve"> </w:t>
      </w:r>
      <w:r w:rsidRPr="009155A8">
        <w:rPr>
          <w:color w:val="FF0000"/>
        </w:rPr>
        <w:t>throughout the company and publicise workplace policy</w:t>
      </w:r>
      <w:r w:rsidR="009155A8">
        <w:rPr>
          <w:color w:val="FF0000"/>
        </w:rPr>
        <w:t>.</w:t>
      </w:r>
    </w:p>
    <w:p w14:paraId="374D796E" w14:textId="3943F1D7" w:rsidR="007E5577" w:rsidRPr="007E5577" w:rsidRDefault="007E5577" w:rsidP="00827201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 w:rsidRPr="007E5577">
        <w:rPr>
          <w:color w:val="FF0000"/>
        </w:rPr>
        <w:t xml:space="preserve">Publicise Duty to Notify, the process by which suspected victims are reported to </w:t>
      </w:r>
      <w:r w:rsidR="00DF4772">
        <w:rPr>
          <w:color w:val="FF0000"/>
        </w:rPr>
        <w:t xml:space="preserve">the </w:t>
      </w:r>
      <w:r w:rsidRPr="007E5577">
        <w:rPr>
          <w:color w:val="FF0000"/>
        </w:rPr>
        <w:t>government.</w:t>
      </w:r>
    </w:p>
    <w:p w14:paraId="06D33508" w14:textId="03871E0C" w:rsidR="007E5577" w:rsidRPr="00347BCE" w:rsidRDefault="00DF4772" w:rsidP="00827201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>
        <w:rPr>
          <w:color w:val="FF0000"/>
        </w:rPr>
        <w:t>M</w:t>
      </w:r>
      <w:r w:rsidR="007E5577" w:rsidRPr="007E5577">
        <w:rPr>
          <w:color w:val="FF0000"/>
        </w:rPr>
        <w:t>onitor employees including agency staff</w:t>
      </w:r>
      <w:r>
        <w:rPr>
          <w:color w:val="FF0000"/>
        </w:rPr>
        <w:t xml:space="preserve"> (a legal duty).</w:t>
      </w:r>
    </w:p>
    <w:p w14:paraId="647E1A86" w14:textId="02034A37" w:rsidR="007E5577" w:rsidRPr="00347BCE" w:rsidRDefault="00DF4772" w:rsidP="00827201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>
        <w:rPr>
          <w:color w:val="FF0000"/>
        </w:rPr>
        <w:t>M</w:t>
      </w:r>
      <w:r w:rsidR="007E5577" w:rsidRPr="00347BCE">
        <w:rPr>
          <w:color w:val="FF0000"/>
        </w:rPr>
        <w:t xml:space="preserve">onitor </w:t>
      </w:r>
      <w:r>
        <w:rPr>
          <w:color w:val="FF0000"/>
        </w:rPr>
        <w:t>the</w:t>
      </w:r>
      <w:r w:rsidR="007E5577" w:rsidRPr="00347BCE">
        <w:rPr>
          <w:color w:val="FF0000"/>
        </w:rPr>
        <w:t xml:space="preserve"> supply chain</w:t>
      </w:r>
      <w:r>
        <w:rPr>
          <w:color w:val="FF0000"/>
        </w:rPr>
        <w:t>.</w:t>
      </w:r>
    </w:p>
    <w:p w14:paraId="49B179BC" w14:textId="77777777" w:rsidR="007E5577" w:rsidRPr="00347BCE" w:rsidRDefault="007E5577" w:rsidP="007E5577">
      <w:pPr>
        <w:pStyle w:val="Answer"/>
        <w:ind w:left="0"/>
        <w:rPr>
          <w:color w:val="FF0000"/>
        </w:rPr>
      </w:pPr>
    </w:p>
    <w:p w14:paraId="368B16F5" w14:textId="78C31662" w:rsidR="007E5577" w:rsidRPr="00827201" w:rsidRDefault="007E5577" w:rsidP="007E5577">
      <w:pPr>
        <w:pStyle w:val="Answer"/>
        <w:ind w:left="0"/>
        <w:rPr>
          <w:b/>
          <w:bCs/>
          <w:color w:val="FF0000"/>
        </w:rPr>
      </w:pPr>
      <w:r w:rsidRPr="00827201">
        <w:rPr>
          <w:b/>
          <w:bCs/>
          <w:color w:val="FF0000"/>
        </w:rPr>
        <w:t>Why it is important to report cases</w:t>
      </w:r>
    </w:p>
    <w:p w14:paraId="6E8F50AE" w14:textId="5334A8EC" w:rsidR="00CE16D7" w:rsidRPr="00347BCE" w:rsidRDefault="00CE16D7" w:rsidP="007E5577">
      <w:pPr>
        <w:pStyle w:val="Answer"/>
        <w:ind w:left="0"/>
        <w:rPr>
          <w:color w:val="FF0000"/>
        </w:rPr>
      </w:pPr>
    </w:p>
    <w:p w14:paraId="6537F443" w14:textId="6B902996" w:rsidR="007E5577" w:rsidRPr="00347BCE" w:rsidRDefault="00CE16D7" w:rsidP="00827201">
      <w:pPr>
        <w:pStyle w:val="Answer"/>
        <w:numPr>
          <w:ilvl w:val="0"/>
          <w:numId w:val="42"/>
        </w:numPr>
        <w:spacing w:before="0" w:after="0"/>
        <w:ind w:left="714" w:hanging="357"/>
        <w:rPr>
          <w:color w:val="FF0000"/>
        </w:rPr>
      </w:pPr>
      <w:r w:rsidRPr="00347BCE">
        <w:rPr>
          <w:color w:val="FF0000"/>
        </w:rPr>
        <w:t>Ethical reasons</w:t>
      </w:r>
      <w:r w:rsidR="00DF4772">
        <w:rPr>
          <w:color w:val="FF0000"/>
        </w:rPr>
        <w:t>:</w:t>
      </w:r>
      <w:r w:rsidRPr="00347BCE">
        <w:rPr>
          <w:color w:val="FF0000"/>
        </w:rPr>
        <w:t xml:space="preserve"> protect</w:t>
      </w:r>
      <w:r w:rsidR="00DF4772">
        <w:rPr>
          <w:color w:val="FF0000"/>
        </w:rPr>
        <w:t>ing</w:t>
      </w:r>
      <w:r w:rsidRPr="00347BCE">
        <w:rPr>
          <w:color w:val="FF0000"/>
        </w:rPr>
        <w:t xml:space="preserve"> vulnerable people from exploitation</w:t>
      </w:r>
      <w:r w:rsidR="00DF4772">
        <w:rPr>
          <w:color w:val="FF0000"/>
        </w:rPr>
        <w:t>.</w:t>
      </w:r>
    </w:p>
    <w:p w14:paraId="483D883E" w14:textId="1498513C" w:rsidR="00CE16D7" w:rsidRPr="00347BCE" w:rsidRDefault="00347BCE" w:rsidP="00827201">
      <w:pPr>
        <w:pStyle w:val="Answer"/>
        <w:numPr>
          <w:ilvl w:val="0"/>
          <w:numId w:val="42"/>
        </w:numPr>
        <w:spacing w:before="0" w:after="0"/>
        <w:ind w:left="714" w:hanging="357"/>
        <w:rPr>
          <w:color w:val="FF0000"/>
        </w:rPr>
      </w:pPr>
      <w:r w:rsidRPr="00347BCE">
        <w:rPr>
          <w:color w:val="FF0000"/>
        </w:rPr>
        <w:t>To help the government to build up a picture of this type of crime</w:t>
      </w:r>
      <w:r w:rsidR="00DF4772">
        <w:rPr>
          <w:color w:val="FF0000"/>
        </w:rPr>
        <w:t>.</w:t>
      </w:r>
    </w:p>
    <w:p w14:paraId="3BF163B6" w14:textId="77777777" w:rsidR="007E5577" w:rsidRDefault="007E5577" w:rsidP="007E5577">
      <w:pPr>
        <w:pStyle w:val="Answer"/>
        <w:ind w:left="0"/>
      </w:pPr>
    </w:p>
    <w:p w14:paraId="6A680A3C" w14:textId="5ECBC76A" w:rsidR="00347BCE" w:rsidRPr="00347BCE" w:rsidRDefault="00347BCE" w:rsidP="007E5577">
      <w:pPr>
        <w:pStyle w:val="Answer"/>
        <w:ind w:left="0"/>
        <w:rPr>
          <w:color w:val="FF0000"/>
        </w:rPr>
      </w:pPr>
      <w:r w:rsidRPr="00347BCE">
        <w:rPr>
          <w:color w:val="FF0000"/>
        </w:rPr>
        <w:t>Tutors may use the opportunity to provide feedback on presentation skills</w:t>
      </w:r>
      <w:r w:rsidR="00DF4772">
        <w:rPr>
          <w:color w:val="FF0000"/>
        </w:rPr>
        <w:t>,</w:t>
      </w:r>
      <w:r w:rsidRPr="00347BCE">
        <w:rPr>
          <w:color w:val="FF0000"/>
        </w:rPr>
        <w:t xml:space="preserve"> or </w:t>
      </w:r>
      <w:r w:rsidR="00DF4772">
        <w:rPr>
          <w:color w:val="FF0000"/>
        </w:rPr>
        <w:t xml:space="preserve">learners can provide </w:t>
      </w:r>
      <w:r w:rsidRPr="00347BCE">
        <w:rPr>
          <w:color w:val="FF0000"/>
        </w:rPr>
        <w:t>peer-to-peer feedback.</w:t>
      </w:r>
    </w:p>
    <w:sectPr w:rsidR="00347BCE" w:rsidRPr="00347BC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43BD" w14:textId="77777777" w:rsidR="00143761" w:rsidRDefault="00143761">
      <w:pPr>
        <w:spacing w:before="0" w:after="0"/>
      </w:pPr>
      <w:r>
        <w:separator/>
      </w:r>
    </w:p>
  </w:endnote>
  <w:endnote w:type="continuationSeparator" w:id="0">
    <w:p w14:paraId="02BD54BC" w14:textId="77777777" w:rsidR="00143761" w:rsidRDefault="001437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1545" w14:textId="77777777" w:rsidR="009C6927" w:rsidRDefault="009C6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29E" w14:textId="2FD0969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69EAB40" wp14:editId="2125784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7E2DC8">
      <w:t xml:space="preserve">                       </w:t>
    </w:r>
    <w:r w:rsidR="007E2DC8" w:rsidRPr="00A61555">
      <w:t>© 202</w:t>
    </w:r>
    <w:r w:rsidR="007E2DC8">
      <w:t>3</w:t>
    </w:r>
    <w:r w:rsidR="007E2DC8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F325" w14:textId="77777777" w:rsidR="009C6927" w:rsidRDefault="009C6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AF6D" w14:textId="77777777" w:rsidR="00143761" w:rsidRDefault="00143761">
      <w:pPr>
        <w:spacing w:before="0" w:after="0"/>
      </w:pPr>
      <w:r>
        <w:separator/>
      </w:r>
    </w:p>
  </w:footnote>
  <w:footnote w:type="continuationSeparator" w:id="0">
    <w:p w14:paraId="035196F3" w14:textId="77777777" w:rsidR="00143761" w:rsidRDefault="001437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02AF" w14:textId="77777777" w:rsidR="009C6927" w:rsidRDefault="009C6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5AFE6" w14:textId="7D1A4147" w:rsidR="007E2DC8" w:rsidRPr="00B634AC" w:rsidRDefault="007E2DC8" w:rsidP="007E2DC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0800" behindDoc="0" locked="0" layoutInCell="1" allowOverlap="1" wp14:anchorId="52521509" wp14:editId="31FDE7E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9C6927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1AAD1EBD" w14:textId="2269DD0E" w:rsidR="00110217" w:rsidRPr="00F03E33" w:rsidRDefault="007E2DC8" w:rsidP="007E2DC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74B5E5B3" wp14:editId="0139F5F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DA58E6F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AEFD1" w14:textId="77777777" w:rsidR="009C6927" w:rsidRDefault="009C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4711"/>
    <w:multiLevelType w:val="hybridMultilevel"/>
    <w:tmpl w:val="55F655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73B21"/>
    <w:multiLevelType w:val="hybridMultilevel"/>
    <w:tmpl w:val="2E4C7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514ED8"/>
    <w:multiLevelType w:val="hybridMultilevel"/>
    <w:tmpl w:val="FC88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07EE5"/>
    <w:multiLevelType w:val="hybridMultilevel"/>
    <w:tmpl w:val="D60C0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94E49"/>
    <w:multiLevelType w:val="hybridMultilevel"/>
    <w:tmpl w:val="93022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A24EE"/>
    <w:multiLevelType w:val="hybridMultilevel"/>
    <w:tmpl w:val="F0A0C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2607C"/>
    <w:multiLevelType w:val="hybridMultilevel"/>
    <w:tmpl w:val="88861E40"/>
    <w:lvl w:ilvl="0" w:tplc="C6D2E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0D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68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8D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69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B26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A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0B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7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72193809">
    <w:abstractNumId w:val="6"/>
  </w:num>
  <w:num w:numId="2" w16cid:durableId="1970279122">
    <w:abstractNumId w:val="19"/>
  </w:num>
  <w:num w:numId="3" w16cid:durableId="1239828887">
    <w:abstractNumId w:val="28"/>
  </w:num>
  <w:num w:numId="4" w16cid:durableId="669720375">
    <w:abstractNumId w:val="22"/>
  </w:num>
  <w:num w:numId="5" w16cid:durableId="79571211">
    <w:abstractNumId w:val="10"/>
  </w:num>
  <w:num w:numId="6" w16cid:durableId="1645428949">
    <w:abstractNumId w:val="21"/>
  </w:num>
  <w:num w:numId="7" w16cid:durableId="904922398">
    <w:abstractNumId w:val="10"/>
  </w:num>
  <w:num w:numId="8" w16cid:durableId="1302033242">
    <w:abstractNumId w:val="1"/>
  </w:num>
  <w:num w:numId="9" w16cid:durableId="1048795978">
    <w:abstractNumId w:val="10"/>
    <w:lvlOverride w:ilvl="0">
      <w:startOverride w:val="1"/>
    </w:lvlOverride>
  </w:num>
  <w:num w:numId="10" w16cid:durableId="1000084672">
    <w:abstractNumId w:val="23"/>
  </w:num>
  <w:num w:numId="11" w16cid:durableId="1743016725">
    <w:abstractNumId w:val="17"/>
  </w:num>
  <w:num w:numId="12" w16cid:durableId="1290892036">
    <w:abstractNumId w:val="7"/>
  </w:num>
  <w:num w:numId="13" w16cid:durableId="898171969">
    <w:abstractNumId w:val="15"/>
  </w:num>
  <w:num w:numId="14" w16cid:durableId="1396775281">
    <w:abstractNumId w:val="24"/>
  </w:num>
  <w:num w:numId="15" w16cid:durableId="629046743">
    <w:abstractNumId w:val="13"/>
  </w:num>
  <w:num w:numId="16" w16cid:durableId="2068145279">
    <w:abstractNumId w:val="8"/>
  </w:num>
  <w:num w:numId="17" w16cid:durableId="1145899386">
    <w:abstractNumId w:val="30"/>
  </w:num>
  <w:num w:numId="18" w16cid:durableId="1918130045">
    <w:abstractNumId w:val="31"/>
  </w:num>
  <w:num w:numId="19" w16cid:durableId="1406101713">
    <w:abstractNumId w:val="4"/>
  </w:num>
  <w:num w:numId="20" w16cid:durableId="330912070">
    <w:abstractNumId w:val="2"/>
  </w:num>
  <w:num w:numId="21" w16cid:durableId="768887525">
    <w:abstractNumId w:val="11"/>
  </w:num>
  <w:num w:numId="22" w16cid:durableId="1859730158">
    <w:abstractNumId w:val="11"/>
    <w:lvlOverride w:ilvl="0">
      <w:startOverride w:val="1"/>
    </w:lvlOverride>
  </w:num>
  <w:num w:numId="23" w16cid:durableId="1908492637">
    <w:abstractNumId w:val="29"/>
  </w:num>
  <w:num w:numId="24" w16cid:durableId="1199969292">
    <w:abstractNumId w:val="11"/>
    <w:lvlOverride w:ilvl="0">
      <w:startOverride w:val="1"/>
    </w:lvlOverride>
  </w:num>
  <w:num w:numId="25" w16cid:durableId="180551849">
    <w:abstractNumId w:val="11"/>
    <w:lvlOverride w:ilvl="0">
      <w:startOverride w:val="1"/>
    </w:lvlOverride>
  </w:num>
  <w:num w:numId="26" w16cid:durableId="1652517572">
    <w:abstractNumId w:val="12"/>
  </w:num>
  <w:num w:numId="27" w16cid:durableId="2011759038">
    <w:abstractNumId w:val="26"/>
  </w:num>
  <w:num w:numId="28" w16cid:durableId="904334170">
    <w:abstractNumId w:val="11"/>
    <w:lvlOverride w:ilvl="0">
      <w:startOverride w:val="1"/>
    </w:lvlOverride>
  </w:num>
  <w:num w:numId="29" w16cid:durableId="1973245773">
    <w:abstractNumId w:val="27"/>
  </w:num>
  <w:num w:numId="30" w16cid:durableId="1552569529">
    <w:abstractNumId w:val="11"/>
  </w:num>
  <w:num w:numId="31" w16cid:durableId="904607475">
    <w:abstractNumId w:val="11"/>
    <w:lvlOverride w:ilvl="0">
      <w:startOverride w:val="1"/>
    </w:lvlOverride>
  </w:num>
  <w:num w:numId="32" w16cid:durableId="1954507567">
    <w:abstractNumId w:val="11"/>
    <w:lvlOverride w:ilvl="0">
      <w:startOverride w:val="1"/>
    </w:lvlOverride>
  </w:num>
  <w:num w:numId="33" w16cid:durableId="1038896458">
    <w:abstractNumId w:val="0"/>
  </w:num>
  <w:num w:numId="34" w16cid:durableId="1691907666">
    <w:abstractNumId w:val="14"/>
  </w:num>
  <w:num w:numId="35" w16cid:durableId="1824198650">
    <w:abstractNumId w:val="18"/>
  </w:num>
  <w:num w:numId="36" w16cid:durableId="1794980115">
    <w:abstractNumId w:val="5"/>
  </w:num>
  <w:num w:numId="37" w16cid:durableId="829521013">
    <w:abstractNumId w:val="20"/>
  </w:num>
  <w:num w:numId="38" w16cid:durableId="1959264363">
    <w:abstractNumId w:val="16"/>
  </w:num>
  <w:num w:numId="39" w16cid:durableId="328950830">
    <w:abstractNumId w:val="3"/>
  </w:num>
  <w:num w:numId="40" w16cid:durableId="2116635533">
    <w:abstractNumId w:val="9"/>
  </w:num>
  <w:num w:numId="41" w16cid:durableId="890846278">
    <w:abstractNumId w:val="33"/>
  </w:num>
  <w:num w:numId="42" w16cid:durableId="57436189">
    <w:abstractNumId w:val="32"/>
  </w:num>
  <w:num w:numId="43" w16cid:durableId="4463165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06"/>
    <w:rsid w:val="000033BD"/>
    <w:rsid w:val="0000561E"/>
    <w:rsid w:val="00043213"/>
    <w:rsid w:val="00082C62"/>
    <w:rsid w:val="000B231F"/>
    <w:rsid w:val="000C0642"/>
    <w:rsid w:val="000E194B"/>
    <w:rsid w:val="00110217"/>
    <w:rsid w:val="00122637"/>
    <w:rsid w:val="00143761"/>
    <w:rsid w:val="00152AC3"/>
    <w:rsid w:val="00156AF3"/>
    <w:rsid w:val="00175024"/>
    <w:rsid w:val="0019491D"/>
    <w:rsid w:val="001B1C2E"/>
    <w:rsid w:val="001C1240"/>
    <w:rsid w:val="001F74AD"/>
    <w:rsid w:val="00201767"/>
    <w:rsid w:val="00202B04"/>
    <w:rsid w:val="002A6371"/>
    <w:rsid w:val="002D07A8"/>
    <w:rsid w:val="00301DE1"/>
    <w:rsid w:val="00305DD3"/>
    <w:rsid w:val="0034017A"/>
    <w:rsid w:val="003405EA"/>
    <w:rsid w:val="0034635A"/>
    <w:rsid w:val="00347BCE"/>
    <w:rsid w:val="00392430"/>
    <w:rsid w:val="003F6A42"/>
    <w:rsid w:val="00404B31"/>
    <w:rsid w:val="00406AD7"/>
    <w:rsid w:val="00430410"/>
    <w:rsid w:val="00443B2E"/>
    <w:rsid w:val="00462420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5863"/>
    <w:rsid w:val="0077296E"/>
    <w:rsid w:val="00797FA7"/>
    <w:rsid w:val="007E2DC8"/>
    <w:rsid w:val="007E5577"/>
    <w:rsid w:val="00827201"/>
    <w:rsid w:val="00860071"/>
    <w:rsid w:val="008C1F1C"/>
    <w:rsid w:val="00903DF8"/>
    <w:rsid w:val="009155A8"/>
    <w:rsid w:val="009975A0"/>
    <w:rsid w:val="009C5C6E"/>
    <w:rsid w:val="009C6927"/>
    <w:rsid w:val="009F580B"/>
    <w:rsid w:val="00A2454C"/>
    <w:rsid w:val="00A57171"/>
    <w:rsid w:val="00A813A4"/>
    <w:rsid w:val="00AE245C"/>
    <w:rsid w:val="00B054EC"/>
    <w:rsid w:val="00B37A0F"/>
    <w:rsid w:val="00B4634B"/>
    <w:rsid w:val="00BE2C21"/>
    <w:rsid w:val="00C01D20"/>
    <w:rsid w:val="00C202BF"/>
    <w:rsid w:val="00C466DE"/>
    <w:rsid w:val="00C51AB2"/>
    <w:rsid w:val="00C858D7"/>
    <w:rsid w:val="00CE16D7"/>
    <w:rsid w:val="00CF2659"/>
    <w:rsid w:val="00D073BC"/>
    <w:rsid w:val="00D56B82"/>
    <w:rsid w:val="00DA2485"/>
    <w:rsid w:val="00DA4907"/>
    <w:rsid w:val="00DE29A8"/>
    <w:rsid w:val="00DF4772"/>
    <w:rsid w:val="00E34B29"/>
    <w:rsid w:val="00E62FBD"/>
    <w:rsid w:val="00E97506"/>
    <w:rsid w:val="00F03E33"/>
    <w:rsid w:val="00F15749"/>
    <w:rsid w:val="00FD4DB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6A1D80"/>
  <w15:docId w15:val="{81A93CD8-8D85-457B-8B29-4A72315D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506"/>
    <w:pPr>
      <w:ind w:left="720"/>
      <w:contextualSpacing/>
    </w:pPr>
  </w:style>
  <w:style w:type="table" w:styleId="TableGrid">
    <w:name w:val="Table Grid"/>
    <w:basedOn w:val="TableNormal"/>
    <w:rsid w:val="00E9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A63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7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9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0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F49BA-23E2-4394-B127-30374832E2CC}"/>
</file>

<file path=customXml/itemProps2.xml><?xml version="1.0" encoding="utf-8"?>
<ds:datastoreItem xmlns:ds="http://schemas.openxmlformats.org/officeDocument/2006/customXml" ds:itemID="{83E61F4B-F803-4024-A455-99867D770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785F14-4753-485A-AF28-084BB0347E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Levels\Edited Units\Unit 1\ST BLANK WS Tutor Construction.dotx</Template>
  <TotalTime>12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30</cp:revision>
  <cp:lastPrinted>2013-05-15T12:05:00Z</cp:lastPrinted>
  <dcterms:created xsi:type="dcterms:W3CDTF">2023-03-16T14:26:00Z</dcterms:created>
  <dcterms:modified xsi:type="dcterms:W3CDTF">2023-05-18T09:42:00Z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